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C681" w14:textId="77777777" w:rsidR="002D3DDF" w:rsidRDefault="002D3DDF" w:rsidP="002D3DDF">
      <w:pPr>
        <w:pStyle w:val="NoSpacing"/>
      </w:pPr>
      <w:r>
        <w:rPr>
          <w:u w:val="single"/>
        </w:rPr>
        <w:t>Katherine BLOUNDELL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3E0919A1" w14:textId="77777777" w:rsidR="002D3DDF" w:rsidRDefault="002D3DDF" w:rsidP="002D3DDF">
      <w:pPr>
        <w:pStyle w:val="NoSpacing"/>
      </w:pPr>
    </w:p>
    <w:p w14:paraId="7E291C5D" w14:textId="77777777" w:rsidR="002D3DDF" w:rsidRDefault="002D3DDF" w:rsidP="002D3DDF">
      <w:pPr>
        <w:pStyle w:val="NoSpacing"/>
      </w:pPr>
    </w:p>
    <w:p w14:paraId="0A3204B0" w14:textId="667FB68A" w:rsidR="002D3DDF" w:rsidRDefault="002D3DDF" w:rsidP="002D3DDF">
      <w:pPr>
        <w:pStyle w:val="NoSpacing"/>
      </w:pPr>
      <w:r>
        <w:t>Daughter</w:t>
      </w:r>
      <w:r>
        <w:t xml:space="preserve"> of Martin </w:t>
      </w:r>
      <w:proofErr w:type="spellStart"/>
      <w:r>
        <w:t>Bloundell</w:t>
      </w:r>
      <w:proofErr w:type="spellEnd"/>
      <w:r>
        <w:t xml:space="preserve"> of London, fruiterer(q.v.), and his wife, Johanna(q.v.).</w:t>
      </w:r>
    </w:p>
    <w:p w14:paraId="3BEA92CE" w14:textId="77777777" w:rsidR="002D3DDF" w:rsidRDefault="002D3DDF" w:rsidP="002D3DDF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I pp.278-81)</w:t>
      </w:r>
    </w:p>
    <w:p w14:paraId="310EAB86" w14:textId="77777777" w:rsidR="002D3DDF" w:rsidRDefault="002D3DDF" w:rsidP="002D3DDF">
      <w:pPr>
        <w:pStyle w:val="NoSpacing"/>
      </w:pPr>
    </w:p>
    <w:p w14:paraId="1AD7007C" w14:textId="77777777" w:rsidR="002D3DDF" w:rsidRDefault="002D3DDF" w:rsidP="002D3DDF">
      <w:pPr>
        <w:pStyle w:val="NoSpacing"/>
      </w:pPr>
    </w:p>
    <w:p w14:paraId="69086252" w14:textId="60644181" w:rsidR="002D3DDF" w:rsidRDefault="002D3DDF" w:rsidP="002D3DDF">
      <w:pPr>
        <w:pStyle w:val="NoSpacing"/>
      </w:pPr>
      <w:r>
        <w:t xml:space="preserve">  6 Mar.1484</w:t>
      </w:r>
      <w:r>
        <w:tab/>
        <w:t>H</w:t>
      </w:r>
      <w:r>
        <w:t>er</w:t>
      </w:r>
      <w:r>
        <w:t xml:space="preserve"> father bequeathed h</w:t>
      </w:r>
      <w:r>
        <w:t>er</w:t>
      </w:r>
      <w:r>
        <w:t xml:space="preserve"> </w:t>
      </w:r>
      <w:r>
        <w:t xml:space="preserve">£8 when she became 20 years old.  </w:t>
      </w:r>
      <w:bookmarkStart w:id="0" w:name="_GoBack"/>
      <w:bookmarkEnd w:id="0"/>
      <w:proofErr w:type="gramStart"/>
      <w:r>
        <w:t>(</w:t>
      </w:r>
      <w:proofErr w:type="gramEnd"/>
      <w:r>
        <w:t>ibid.)</w:t>
      </w:r>
    </w:p>
    <w:p w14:paraId="01B0E3EC" w14:textId="77777777" w:rsidR="002D3DDF" w:rsidRDefault="002D3DDF" w:rsidP="002D3DDF">
      <w:pPr>
        <w:pStyle w:val="NoSpacing"/>
      </w:pPr>
    </w:p>
    <w:p w14:paraId="7A247912" w14:textId="77777777" w:rsidR="002D3DDF" w:rsidRDefault="002D3DDF" w:rsidP="002D3DDF">
      <w:pPr>
        <w:pStyle w:val="NoSpacing"/>
      </w:pPr>
    </w:p>
    <w:p w14:paraId="6445AB6A" w14:textId="77777777" w:rsidR="002D3DDF" w:rsidRPr="00A700A8" w:rsidRDefault="002D3DDF" w:rsidP="002D3DDF">
      <w:pPr>
        <w:pStyle w:val="NoSpacing"/>
      </w:pPr>
      <w:r>
        <w:t>26 March 2018</w:t>
      </w:r>
    </w:p>
    <w:p w14:paraId="4F87D111" w14:textId="5D23402C" w:rsidR="006B2F86" w:rsidRPr="002D3DDF" w:rsidRDefault="002D3DDF" w:rsidP="00E71FC3">
      <w:pPr>
        <w:pStyle w:val="NoSpacing"/>
      </w:pPr>
    </w:p>
    <w:sectPr w:rsidR="006B2F86" w:rsidRPr="002D3D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6757" w14:textId="77777777" w:rsidR="002D3DDF" w:rsidRDefault="002D3DDF" w:rsidP="00E71FC3">
      <w:pPr>
        <w:spacing w:after="0" w:line="240" w:lineRule="auto"/>
      </w:pPr>
      <w:r>
        <w:separator/>
      </w:r>
    </w:p>
  </w:endnote>
  <w:endnote w:type="continuationSeparator" w:id="0">
    <w:p w14:paraId="614FE516" w14:textId="77777777" w:rsidR="002D3DDF" w:rsidRDefault="002D3D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E7B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19C63" w14:textId="77777777" w:rsidR="002D3DDF" w:rsidRDefault="002D3DDF" w:rsidP="00E71FC3">
      <w:pPr>
        <w:spacing w:after="0" w:line="240" w:lineRule="auto"/>
      </w:pPr>
      <w:r>
        <w:separator/>
      </w:r>
    </w:p>
  </w:footnote>
  <w:footnote w:type="continuationSeparator" w:id="0">
    <w:p w14:paraId="17BEE1D2" w14:textId="77777777" w:rsidR="002D3DDF" w:rsidRDefault="002D3D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DDF"/>
    <w:rsid w:val="001A7C09"/>
    <w:rsid w:val="002D3D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C469D"/>
  <w15:chartTrackingRefBased/>
  <w15:docId w15:val="{EFFB5E47-C9D9-49DD-8A6E-E34A134C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2018-03-26T14:13:00Z</dcterms:created>
  <dcterms:modified xsi:type="dcterms:W3CDTF">2018-03-26T14:15:00Z</dcterms:modified>
</cp:coreProperties>
</file>